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572" w14:textId="77777777" w:rsidR="005573BE" w:rsidRDefault="00000000" w:rsidP="00C64B0F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noProof/>
          <w:sz w:val="20"/>
          <w:szCs w:val="20"/>
          <w:rtl/>
        </w:rPr>
        <w:pict w14:anchorId="024C543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04.65pt;margin-top:-2.9pt;width:107.25pt;height:37.5pt;z-index:251658240" filled="f" stroked="f">
            <v:textbox style="mso-next-textbox:#_x0000_s2051">
              <w:txbxContent>
                <w:p w14:paraId="613EC26D" w14:textId="48B1A5BE" w:rsidR="005573BE" w:rsidRPr="005573BE" w:rsidRDefault="003D1347" w:rsidP="005573BE">
                  <w:pPr>
                    <w:bidi/>
                    <w:spacing w:after="0"/>
                    <w:jc w:val="center"/>
                    <w:rPr>
                      <w:rFonts w:ascii="IranNastaliq" w:hAnsi="IranNastaliq" w:cs="IranNastaliq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IranNastaliq" w:hint="cs"/>
                      <w:sz w:val="24"/>
                      <w:szCs w:val="24"/>
                      <w:rtl/>
                    </w:rPr>
                    <w:t xml:space="preserve">   </w:t>
                  </w:r>
                  <w:r w:rsidR="005573BE" w:rsidRPr="005573BE">
                    <w:rPr>
                      <w:rFonts w:ascii="IranNastaliq" w:hAnsi="IranNastaliq" w:cs="IranNastaliq"/>
                      <w:sz w:val="24"/>
                      <w:szCs w:val="24"/>
                      <w:rtl/>
                    </w:rPr>
                    <w:t>بسمه تعالی</w:t>
                  </w:r>
                </w:p>
                <w:p w14:paraId="3FB5C28A" w14:textId="77777777" w:rsidR="005573BE" w:rsidRDefault="005573BE" w:rsidP="005573BE"/>
              </w:txbxContent>
            </v:textbox>
          </v:shape>
        </w:pict>
      </w:r>
    </w:p>
    <w:p w14:paraId="3C3E9308" w14:textId="42F3EEFD" w:rsidR="005326A6" w:rsidRDefault="003D1347" w:rsidP="003D1347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اقتصاد مقاومتی درسایه وحدت ملی و امنیت ملی</w:t>
      </w:r>
    </w:p>
    <w:p w14:paraId="31669B8D" w14:textId="6947B576" w:rsidR="00C64B0F" w:rsidRPr="00F5237B" w:rsidRDefault="001258EA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</w:rPr>
        <w:t>شرکت مهندسین مشاور</w:t>
      </w:r>
      <w:r w:rsidR="00C64B0F">
        <w:rPr>
          <w:rFonts w:cs="B Titr" w:hint="cs"/>
          <w:color w:val="000000"/>
          <w:sz w:val="28"/>
          <w:szCs w:val="28"/>
          <w:rtl/>
        </w:rPr>
        <w:t xml:space="preserve">: </w:t>
      </w:r>
    </w:p>
    <w:p w14:paraId="486A45CA" w14:textId="77777777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  <w:lang w:bidi="fa-IR"/>
        </w:rPr>
        <w:t>موضوع : استعلام بهاء</w:t>
      </w:r>
    </w:p>
    <w:p w14:paraId="300440DB" w14:textId="77777777" w:rsidR="00C64B0F" w:rsidRPr="00D908E0" w:rsidRDefault="00C64B0F" w:rsidP="00C64B0F">
      <w:pPr>
        <w:bidi/>
        <w:spacing w:line="240" w:lineRule="auto"/>
        <w:ind w:left="-142"/>
        <w:rPr>
          <w:rFonts w:cs="B Titr"/>
          <w:color w:val="000000"/>
          <w:sz w:val="24"/>
          <w:rtl/>
        </w:rPr>
      </w:pPr>
      <w:r>
        <w:rPr>
          <w:rFonts w:cs="B Titr" w:hint="cs"/>
          <w:color w:val="000000"/>
          <w:sz w:val="24"/>
          <w:rtl/>
        </w:rPr>
        <w:t>با سلام و صلوات بر محمد و آل محمد ( ص)</w:t>
      </w:r>
    </w:p>
    <w:p w14:paraId="33E4BB52" w14:textId="77777777" w:rsidR="003D1347" w:rsidRDefault="00C64B0F" w:rsidP="003D1347">
      <w:pPr>
        <w:tabs>
          <w:tab w:val="right" w:pos="-143"/>
        </w:tabs>
        <w:bidi/>
        <w:spacing w:line="240" w:lineRule="auto"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 w:rsidRPr="00F82E6E">
        <w:rPr>
          <w:rFonts w:cs="B Nazanin" w:hint="cs"/>
          <w:b/>
          <w:bCs/>
          <w:color w:val="000000"/>
          <w:sz w:val="28"/>
          <w:szCs w:val="28"/>
          <w:rtl/>
        </w:rPr>
        <w:t>احتراماً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اين اداره كل درنظردارد</w:t>
      </w:r>
      <w:r w:rsidR="003D1347">
        <w:rPr>
          <w:rFonts w:cs="B Nazanin" w:hint="cs"/>
          <w:b/>
          <w:bCs/>
          <w:color w:val="000000"/>
          <w:sz w:val="28"/>
          <w:szCs w:val="28"/>
          <w:rtl/>
        </w:rPr>
        <w:t xml:space="preserve">تدقیق محدوده ها و محلات ناکار آمد شهری بندر ترکمن </w:t>
      </w:r>
      <w:r w:rsidR="00C96ACF">
        <w:rPr>
          <w:rFonts w:cs="B Nazanin" w:hint="cs"/>
          <w:b/>
          <w:bCs/>
          <w:color w:val="000000"/>
          <w:sz w:val="28"/>
          <w:szCs w:val="28"/>
          <w:rtl/>
        </w:rPr>
        <w:t>(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ادار</w:t>
      </w:r>
      <w:r w:rsidR="00BE6390">
        <w:rPr>
          <w:rFonts w:cs="B Nazanin" w:hint="cs"/>
          <w:b/>
          <w:bCs/>
          <w:color w:val="000000"/>
          <w:sz w:val="28"/>
          <w:szCs w:val="28"/>
          <w:rtl/>
        </w:rPr>
        <w:t xml:space="preserve">ه 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کل راه</w:t>
      </w:r>
      <w:r w:rsidR="003D1347">
        <w:rPr>
          <w:rFonts w:cs="B Nazanin" w:hint="cs"/>
          <w:b/>
          <w:bCs/>
          <w:color w:val="000000"/>
          <w:sz w:val="28"/>
          <w:szCs w:val="28"/>
          <w:rtl/>
        </w:rPr>
        <w:t xml:space="preserve"> و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 xml:space="preserve"> شهرسازی گلستان</w:t>
      </w:r>
      <w:r w:rsidR="00C96ACF">
        <w:rPr>
          <w:rFonts w:cs="B Nazanin" w:hint="cs"/>
          <w:b/>
          <w:bCs/>
          <w:color w:val="000000"/>
          <w:sz w:val="28"/>
          <w:szCs w:val="28"/>
          <w:rtl/>
        </w:rPr>
        <w:t>)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رابه شرح </w:t>
      </w:r>
      <w:r w:rsidR="003D1347">
        <w:rPr>
          <w:rFonts w:cs="B Nazanin" w:hint="cs"/>
          <w:b/>
          <w:bCs/>
          <w:color w:val="000000"/>
          <w:sz w:val="28"/>
          <w:szCs w:val="28"/>
          <w:rtl/>
        </w:rPr>
        <w:t xml:space="preserve">خدمات 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پيوست </w:t>
      </w:r>
      <w:r w:rsidR="00924D21">
        <w:rPr>
          <w:rFonts w:cs="B Nazanin" w:hint="cs"/>
          <w:b/>
          <w:bCs/>
          <w:color w:val="000000"/>
          <w:sz w:val="28"/>
          <w:szCs w:val="28"/>
          <w:rtl/>
        </w:rPr>
        <w:t>واگذار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نمايد.لذاازآن شركت </w:t>
      </w:r>
      <w:r w:rsidR="001258EA">
        <w:rPr>
          <w:rFonts w:cs="B Nazanin" w:hint="cs"/>
          <w:b/>
          <w:bCs/>
          <w:color w:val="000000"/>
          <w:sz w:val="28"/>
          <w:szCs w:val="28"/>
          <w:rtl/>
        </w:rPr>
        <w:t>مشاور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دعوت مي شودقيمت پيشنهادي خودراطبق برنامه زمانبندي،سامانه تداركات الكترونيكي دولت(ستاد)به</w:t>
      </w:r>
      <w:r w:rsidR="003D1347">
        <w:rPr>
          <w:rFonts w:cs="B Nazanin" w:hint="cs"/>
          <w:b/>
          <w:bCs/>
          <w:color w:val="000000"/>
          <w:sz w:val="28"/>
          <w:szCs w:val="28"/>
          <w:rtl/>
        </w:rPr>
        <w:t xml:space="preserve"> آدرس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</w:t>
      </w:r>
      <w:hyperlink r:id="rId8" w:history="1">
        <w:r w:rsidR="003D1347" w:rsidRPr="00723F5C">
          <w:rPr>
            <w:rStyle w:val="Hyperlink"/>
            <w:rFonts w:cs="B Nazanin"/>
            <w:b/>
            <w:bCs/>
            <w:sz w:val="28"/>
            <w:szCs w:val="28"/>
          </w:rPr>
          <w:t>www.setadiran.ir</w:t>
        </w:r>
      </w:hyperlink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اعلام نمايند.</w:t>
      </w:r>
    </w:p>
    <w:p w14:paraId="2E38EFAC" w14:textId="14FC736C" w:rsidR="00C64B0F" w:rsidRDefault="00C64B0F" w:rsidP="003D1347">
      <w:pPr>
        <w:tabs>
          <w:tab w:val="right" w:pos="-143"/>
        </w:tabs>
        <w:bidi/>
        <w:spacing w:line="240" w:lineRule="auto"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ضمناً </w:t>
      </w:r>
      <w:r w:rsidRPr="00E80F30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بارگذاري مدارك ذيل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ممهور به مهر و امضاي صاحبان مجاز در </w:t>
      </w:r>
      <w:r w:rsidRPr="00E80F30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سامانه ستاد الزامي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مي باشد .</w:t>
      </w:r>
    </w:p>
    <w:p w14:paraId="594F525B" w14:textId="1B0B07B3" w:rsidR="00C64B0F" w:rsidRDefault="00C64B0F" w:rsidP="003D1347">
      <w:pPr>
        <w:pStyle w:val="ListParagraph"/>
        <w:numPr>
          <w:ilvl w:val="0"/>
          <w:numId w:val="41"/>
        </w:numPr>
        <w:tabs>
          <w:tab w:val="right" w:pos="-143"/>
        </w:tabs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فرم شماره يك(منع مداخله كارمندان دولت درمعاملات دولتي)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فرم شماره دو(فرم خود اظهاري).</w:t>
      </w:r>
    </w:p>
    <w:p w14:paraId="4177B943" w14:textId="412909F3" w:rsidR="001F5D90" w:rsidRDefault="00C64B0F" w:rsidP="003D1347">
      <w:pPr>
        <w:pStyle w:val="ListParagraph"/>
        <w:numPr>
          <w:ilvl w:val="0"/>
          <w:numId w:val="41"/>
        </w:numPr>
        <w:tabs>
          <w:tab w:val="right" w:pos="-143"/>
          <w:tab w:val="right" w:pos="180"/>
        </w:tabs>
        <w:ind w:left="-90" w:hanging="53"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گواهي امضاي صاحبان مجاز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تصويرآخرين آگهي روزنامه رسمي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كد اقتصادي شركت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كارت ملي صاحبان امضاي مجاز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اساسنامه وآگهي ثبت شركت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="00C96ACF">
        <w:rPr>
          <w:rFonts w:cs="Times New Roman" w:hint="cs"/>
          <w:b/>
          <w:bCs/>
          <w:color w:val="000000"/>
          <w:sz w:val="26"/>
          <w:szCs w:val="26"/>
          <w:rtl/>
        </w:rPr>
        <w:t>ارائه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گواهي صلاحيت حرفه اي </w:t>
      </w:r>
      <w:r w:rsidR="00D86423">
        <w:rPr>
          <w:rFonts w:cs="B Nazanin" w:hint="cs"/>
          <w:b/>
          <w:bCs/>
          <w:color w:val="000000"/>
          <w:sz w:val="26"/>
          <w:szCs w:val="26"/>
          <w:rtl/>
        </w:rPr>
        <w:t>دارای اعتبار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در </w:t>
      </w:r>
      <w:r w:rsidR="001F62F4">
        <w:rPr>
          <w:rFonts w:cs="B Nazanin" w:hint="cs"/>
          <w:b/>
          <w:bCs/>
          <w:color w:val="000000"/>
          <w:sz w:val="26"/>
          <w:szCs w:val="26"/>
          <w:rtl/>
        </w:rPr>
        <w:t>زمينه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كاري</w:t>
      </w:r>
      <w:r w:rsidR="00C96ACF">
        <w:rPr>
          <w:rFonts w:cs="B Nazanin" w:hint="cs"/>
          <w:b/>
          <w:bCs/>
          <w:color w:val="000000"/>
          <w:sz w:val="26"/>
          <w:szCs w:val="26"/>
          <w:rtl/>
        </w:rPr>
        <w:t xml:space="preserve"> ازسازمان مدیریت و برنامه ریزی استان گلستان-ارائه</w:t>
      </w:r>
      <w:r w:rsidR="00E80F30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3D1347">
        <w:rPr>
          <w:rFonts w:cs="B Nazanin" w:hint="cs"/>
          <w:b/>
          <w:bCs/>
          <w:color w:val="000000"/>
          <w:sz w:val="28"/>
          <w:szCs w:val="28"/>
          <w:rtl/>
        </w:rPr>
        <w:t>یک</w:t>
      </w:r>
      <w:r w:rsidR="00E80F30" w:rsidRPr="00C9082F">
        <w:rPr>
          <w:rFonts w:cs="B Nazanin" w:hint="cs"/>
          <w:b/>
          <w:bCs/>
          <w:color w:val="000000"/>
          <w:sz w:val="28"/>
          <w:szCs w:val="28"/>
          <w:rtl/>
        </w:rPr>
        <w:t xml:space="preserve"> فقره</w:t>
      </w:r>
      <w:r w:rsidR="00C96ACF">
        <w:rPr>
          <w:rFonts w:cs="B Nazanin" w:hint="cs"/>
          <w:b/>
          <w:bCs/>
          <w:color w:val="000000"/>
          <w:sz w:val="26"/>
          <w:szCs w:val="26"/>
          <w:rtl/>
        </w:rPr>
        <w:t xml:space="preserve"> مستند قراردادوصورتجلسه </w:t>
      </w:r>
      <w:r w:rsidR="00E80F30">
        <w:rPr>
          <w:rFonts w:cs="B Nazanin" w:hint="cs"/>
          <w:b/>
          <w:bCs/>
          <w:color w:val="000000"/>
          <w:sz w:val="26"/>
          <w:szCs w:val="26"/>
          <w:rtl/>
        </w:rPr>
        <w:t>تحویل کارمشابه موضوع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 در</w:t>
      </w:r>
      <w:r w:rsidR="003D1347">
        <w:rPr>
          <w:rFonts w:cs="B Nazanin" w:hint="cs"/>
          <w:b/>
          <w:bCs/>
          <w:color w:val="000000"/>
          <w:sz w:val="26"/>
          <w:szCs w:val="26"/>
          <w:rtl/>
        </w:rPr>
        <w:t xml:space="preserve">پنج 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سال اخیر.محل تامین اعتبار 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 xml:space="preserve">طرح 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عمرانی 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>بوده</w:t>
      </w:r>
      <w:r w:rsidR="003D1347">
        <w:rPr>
          <w:rFonts w:cs="B Nazanin" w:hint="cs"/>
          <w:b/>
          <w:bCs/>
          <w:color w:val="000000"/>
          <w:sz w:val="26"/>
          <w:szCs w:val="26"/>
          <w:rtl/>
        </w:rPr>
        <w:t>،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>بنابراین پرداخت کلیه کسورات قانونی به عهده مشاوراست.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</w:p>
    <w:p w14:paraId="08B07DE7" w14:textId="77777777" w:rsidR="001F1D9C" w:rsidRDefault="001F1D9C" w:rsidP="003D1347">
      <w:pPr>
        <w:tabs>
          <w:tab w:val="right" w:pos="-143"/>
        </w:tabs>
        <w:bidi/>
        <w:spacing w:line="240" w:lineRule="auto"/>
        <w:jc w:val="both"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درصورت عدم ارائه مستندات ذکرشده پیشنهاد قیمت بررسی نخواهدشد.</w:t>
      </w:r>
    </w:p>
    <w:p w14:paraId="6D127B00" w14:textId="209AFD66" w:rsidR="00C64B0F" w:rsidRDefault="00C64B0F" w:rsidP="003D1347">
      <w:pPr>
        <w:tabs>
          <w:tab w:val="right" w:pos="-143"/>
        </w:tabs>
        <w:bidi/>
        <w:spacing w:line="240" w:lineRule="auto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احتراماً شركت ...................................... بابررسي كليه جوانب اجرايي آمادگي داردتا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شرح کار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فوق را انجام دهد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7814C703" w14:textId="77777777" w:rsidR="000761FC" w:rsidRDefault="00A1377C" w:rsidP="003D1347">
      <w:pPr>
        <w:tabs>
          <w:tab w:val="right" w:pos="-143"/>
        </w:tabs>
        <w:bidi/>
        <w:spacing w:line="240" w:lineRule="auto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قیمت پیشنهادی </w:t>
      </w:r>
      <w:r w:rsidR="000761FC">
        <w:rPr>
          <w:rFonts w:cs="B Nazanin" w:hint="cs"/>
          <w:b/>
          <w:bCs/>
          <w:color w:val="000000"/>
          <w:sz w:val="26"/>
          <w:szCs w:val="26"/>
          <w:rtl/>
        </w:rPr>
        <w:t xml:space="preserve">مقطوع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با لحاظ نمودن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كليه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جوانب کار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،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جمعاً به مبلغ  به حروف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........................................................................................... ريال و</w:t>
      </w:r>
    </w:p>
    <w:p w14:paraId="68A59C1D" w14:textId="40CBC8BE" w:rsidR="00B11E7B" w:rsidRDefault="00C64B0F" w:rsidP="003D1347">
      <w:pPr>
        <w:tabs>
          <w:tab w:val="right" w:pos="-143"/>
        </w:tabs>
        <w:bidi/>
        <w:spacing w:line="240" w:lineRule="auto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( به عدد)...................................... ريال ،</w:t>
      </w:r>
    </w:p>
    <w:p w14:paraId="74C05755" w14:textId="756A3F8B" w:rsidR="00C64B0F" w:rsidRDefault="00B11E7B" w:rsidP="003D1347">
      <w:pPr>
        <w:tabs>
          <w:tab w:val="right" w:pos="-143"/>
        </w:tabs>
        <w:bidi/>
        <w:spacing w:line="240" w:lineRule="auto"/>
        <w:rPr>
          <w:rFonts w:cs="B Titr"/>
          <w:color w:val="000000"/>
          <w:lang w:bidi="fa-IR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همچنین الزاما ریز پیشنهاد قیمت مطابق اسناد استعلام به پیوست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نمايد .</w:t>
      </w:r>
    </w:p>
    <w:p w14:paraId="11E353D0" w14:textId="77777777" w:rsidR="00C64B0F" w:rsidRPr="00C1198B" w:rsidRDefault="00C64B0F" w:rsidP="003D1347">
      <w:pPr>
        <w:bidi/>
        <w:spacing w:line="240" w:lineRule="auto"/>
        <w:rPr>
          <w:rFonts w:cs="B Titr"/>
          <w:color w:val="000000"/>
          <w:sz w:val="24"/>
          <w:szCs w:val="24"/>
          <w:rtl/>
        </w:rPr>
      </w:pPr>
      <w:r w:rsidRPr="00057D7B">
        <w:rPr>
          <w:rFonts w:cs="B Titr" w:hint="cs"/>
          <w:color w:val="000000"/>
          <w:sz w:val="30"/>
          <w:szCs w:val="30"/>
          <w:rtl/>
        </w:rPr>
        <w:t xml:space="preserve">                                                                    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              </w:t>
      </w:r>
      <w:r w:rsidRPr="00057D7B">
        <w:rPr>
          <w:rFonts w:cs="B Titr" w:hint="cs"/>
          <w:color w:val="000000"/>
          <w:sz w:val="30"/>
          <w:szCs w:val="30"/>
          <w:rtl/>
        </w:rPr>
        <w:t xml:space="preserve">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</w:t>
      </w:r>
      <w:r w:rsidRPr="00C1198B">
        <w:rPr>
          <w:rFonts w:cs="B Titr" w:hint="cs"/>
          <w:color w:val="000000"/>
          <w:sz w:val="24"/>
          <w:szCs w:val="24"/>
          <w:rtl/>
        </w:rPr>
        <w:t>شركت ...................</w:t>
      </w:r>
    </w:p>
    <w:p w14:paraId="591316D2" w14:textId="77777777" w:rsidR="00C64B0F" w:rsidRDefault="00C64B0F" w:rsidP="00C64B0F">
      <w:pPr>
        <w:bidi/>
        <w:spacing w:line="240" w:lineRule="auto"/>
        <w:ind w:left="-142"/>
        <w:rPr>
          <w:rFonts w:cs="B Yagut"/>
          <w:color w:val="000000"/>
          <w:sz w:val="26"/>
          <w:szCs w:val="26"/>
          <w:rtl/>
        </w:rPr>
      </w:pPr>
      <w:r w:rsidRPr="00D908E0">
        <w:rPr>
          <w:rFonts w:cs="B Yagut" w:hint="cs"/>
          <w:color w:val="000000"/>
          <w:sz w:val="26"/>
          <w:szCs w:val="26"/>
          <w:rtl/>
        </w:rPr>
        <w:t xml:space="preserve">                                                                        </w:t>
      </w:r>
      <w:r>
        <w:rPr>
          <w:rFonts w:cs="B Yagut" w:hint="cs"/>
          <w:color w:val="000000"/>
          <w:sz w:val="26"/>
          <w:szCs w:val="26"/>
          <w:rtl/>
        </w:rPr>
        <w:t xml:space="preserve">                                     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</w:t>
      </w:r>
      <w:r>
        <w:rPr>
          <w:rFonts w:cs="B Titr" w:hint="cs"/>
          <w:color w:val="000000"/>
          <w:sz w:val="26"/>
          <w:szCs w:val="26"/>
          <w:rtl/>
        </w:rPr>
        <w:t xml:space="preserve">مهر و امضاء </w:t>
      </w:r>
      <w:r w:rsidRPr="00D908E0">
        <w:rPr>
          <w:rFonts w:cs="B Titr" w:hint="cs"/>
          <w:color w:val="000000"/>
          <w:sz w:val="26"/>
          <w:szCs w:val="26"/>
          <w:rtl/>
        </w:rPr>
        <w:t xml:space="preserve">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      </w:t>
      </w:r>
    </w:p>
    <w:p w14:paraId="4C5F6256" w14:textId="77777777" w:rsidR="006C3C7E" w:rsidRPr="00C64B0F" w:rsidRDefault="006C3C7E" w:rsidP="00C64B0F">
      <w:pPr>
        <w:jc w:val="right"/>
        <w:rPr>
          <w:sz w:val="28"/>
          <w:rtl/>
        </w:rPr>
      </w:pPr>
    </w:p>
    <w:sectPr w:rsidR="006C3C7E" w:rsidRPr="00C64B0F" w:rsidSect="008509AA">
      <w:headerReference w:type="default" r:id="rId9"/>
      <w:footerReference w:type="default" r:id="rId10"/>
      <w:pgSz w:w="11907" w:h="16839" w:code="9"/>
      <w:pgMar w:top="2074" w:right="1017" w:bottom="255" w:left="720" w:header="142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3FCF" w14:textId="77777777" w:rsidR="00220D21" w:rsidRDefault="00220D21">
      <w:pPr>
        <w:spacing w:after="0" w:line="240" w:lineRule="auto"/>
      </w:pPr>
      <w:r>
        <w:separator/>
      </w:r>
    </w:p>
  </w:endnote>
  <w:endnote w:type="continuationSeparator" w:id="0">
    <w:p w14:paraId="16023C23" w14:textId="77777777" w:rsidR="00220D21" w:rsidRDefault="00220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Shiraz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D8AE" w14:textId="77777777" w:rsidR="002A74E0" w:rsidRDefault="002A74E0">
    <w:pPr>
      <w:pStyle w:val="Footer"/>
      <w:tabs>
        <w:tab w:val="left" w:pos="1107"/>
      </w:tabs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1 : گرگان، ابتدای خیابان شهید بهشتی- کد پستی 13661-49138</w:t>
    </w:r>
  </w:p>
  <w:p w14:paraId="285F6294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 xml:space="preserve">تلفن گویا 5-32223131 نمابر: 32245312  </w:t>
    </w:r>
  </w:p>
  <w:p w14:paraId="6E5599A9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2: گرگان ، خيابان شهيد بهشتي ، خيابان ملاقاتي ، جنب انبار مينو ، كد پستي 94764- 49166</w:t>
    </w:r>
  </w:p>
  <w:p w14:paraId="64F4D6B0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تلفن گویا 32248725   نمابر: 32248723</w:t>
    </w:r>
  </w:p>
  <w:p w14:paraId="1FDD062A" w14:textId="77777777" w:rsidR="002A74E0" w:rsidRDefault="002A74E0">
    <w:pPr>
      <w:pStyle w:val="Footer"/>
      <w:bidi/>
      <w:spacing w:after="0"/>
      <w:jc w:val="center"/>
      <w:rPr>
        <w:rFonts w:cs="B Nazanin"/>
        <w:b/>
        <w:bCs/>
        <w:sz w:val="20"/>
        <w:szCs w:val="20"/>
      </w:rPr>
    </w:pPr>
    <w:r>
      <w:rPr>
        <w:rFonts w:cs="B Nazanin" w:hint="cs"/>
        <w:b/>
        <w:bCs/>
        <w:sz w:val="20"/>
        <w:szCs w:val="20"/>
        <w:rtl/>
      </w:rPr>
      <w:t>وب سایت</w:t>
    </w:r>
    <w:r>
      <w:rPr>
        <w:rFonts w:cs="B Nazanin"/>
        <w:b/>
        <w:bCs/>
        <w:sz w:val="20"/>
        <w:szCs w:val="20"/>
      </w:rPr>
      <w:t>: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/>
        <w:b/>
        <w:bCs/>
        <w:sz w:val="20"/>
        <w:szCs w:val="20"/>
      </w:rPr>
      <w:t>www.golestanrud.ir</w:t>
    </w:r>
    <w:hyperlink r:id="rId1" w:history="1"/>
    <w:r>
      <w:rPr>
        <w:rFonts w:hint="cs"/>
        <w:rtl/>
      </w:rPr>
      <w:t xml:space="preserve">     </w:t>
    </w:r>
    <w:r>
      <w:rPr>
        <w:rFonts w:cs="B Nazanin"/>
        <w:b/>
        <w:bCs/>
        <w:sz w:val="20"/>
        <w:szCs w:val="20"/>
      </w:rPr>
      <w:t>Email:info@golestanrud.ir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2895" w14:textId="77777777" w:rsidR="00220D21" w:rsidRDefault="00220D21">
      <w:pPr>
        <w:spacing w:after="0" w:line="240" w:lineRule="auto"/>
      </w:pPr>
      <w:r>
        <w:separator/>
      </w:r>
    </w:p>
  </w:footnote>
  <w:footnote w:type="continuationSeparator" w:id="0">
    <w:p w14:paraId="3B362FE4" w14:textId="77777777" w:rsidR="00220D21" w:rsidRDefault="00220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56E4" w14:textId="77777777" w:rsidR="002A74E0" w:rsidRDefault="00000000" w:rsidP="00527385">
    <w:pPr>
      <w:pStyle w:val="Header"/>
      <w:bidi/>
      <w:spacing w:before="120" w:after="0"/>
      <w:ind w:right="-180"/>
      <w:jc w:val="right"/>
      <w:rPr>
        <w:rFonts w:cs="B Titr"/>
        <w:b/>
        <w:bCs/>
        <w:sz w:val="20"/>
        <w:szCs w:val="20"/>
      </w:rPr>
    </w:pPr>
    <w:r>
      <w:rPr>
        <w:noProof/>
      </w:rPr>
      <w:pict w14:anchorId="1D52B17F"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34" type="#_x0000_t202" style="position:absolute;margin-left:-17.45pt;margin-top:3pt;width:130.2pt;height:74.6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" strokecolor="white">
          <v:textbox style="mso-next-textbox:#Text Box 36">
            <w:txbxContent>
              <w:p w14:paraId="3945FEB7" w14:textId="77777777" w:rsidR="002A74E0" w:rsidRDefault="002A74E0" w:rsidP="00BA17B8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شماره: </w:t>
                </w:r>
                <w:r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  <w:t xml:space="preserve"> </w:t>
                </w:r>
                <w:r w:rsidR="00C1198B"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    </w:t>
                </w:r>
              </w:p>
              <w:p w14:paraId="4D4987C0" w14:textId="77777777" w:rsidR="002A74E0" w:rsidRDefault="002A74E0" w:rsidP="00C4001A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تاریخ:  </w:t>
                </w:r>
              </w:p>
              <w:p w14:paraId="18E99F5A" w14:textId="77777777" w:rsidR="002A74E0" w:rsidRDefault="002A74E0">
                <w:pPr>
                  <w:bidi/>
                  <w:spacing w:after="120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>پيوست:</w:t>
                </w:r>
              </w:p>
            </w:txbxContent>
          </v:textbox>
        </v:shape>
      </w:pict>
    </w:r>
    <w:r w:rsidR="002A74E0">
      <w:rPr>
        <w:rFonts w:cs="B Nazanin"/>
        <w:b/>
        <w:bCs/>
        <w:sz w:val="20"/>
        <w:szCs w:val="20"/>
      </w:rPr>
      <w:t xml:space="preserve">  </w:t>
    </w:r>
  </w:p>
  <w:p w14:paraId="2C8919AF" w14:textId="77777777" w:rsidR="002A74E0" w:rsidRDefault="002A74E0">
    <w:pPr>
      <w:pStyle w:val="Header"/>
      <w:bidi/>
      <w:spacing w:after="0"/>
      <w:jc w:val="center"/>
      <w:rPr>
        <w:rFonts w:cs="B Nazanin"/>
        <w:b/>
        <w:bCs/>
        <w:sz w:val="12"/>
        <w:szCs w:val="12"/>
      </w:rPr>
    </w:pPr>
  </w:p>
  <w:p w14:paraId="22AB128A" w14:textId="77777777" w:rsidR="002A74E0" w:rsidRDefault="002A74E0">
    <w:pPr>
      <w:pStyle w:val="Header"/>
      <w:bidi/>
      <w:spacing w:after="0"/>
      <w:jc w:val="right"/>
      <w:rPr>
        <w:rFonts w:ascii="IranNastaliq" w:hAnsi="IranNastaliq" w:cs="B Nazanin"/>
        <w:sz w:val="20"/>
        <w:szCs w:val="20"/>
      </w:rPr>
    </w:pPr>
  </w:p>
  <w:p w14:paraId="17F2ED72" w14:textId="77777777" w:rsidR="002A74E0" w:rsidRDefault="00000000" w:rsidP="00E733CE">
    <w:pPr>
      <w:pStyle w:val="Header"/>
      <w:tabs>
        <w:tab w:val="left" w:pos="2101"/>
        <w:tab w:val="right" w:pos="10205"/>
      </w:tabs>
      <w:bidi/>
      <w:spacing w:after="0"/>
    </w:pPr>
    <w:r>
      <w:rPr>
        <w:noProof/>
      </w:rPr>
      <w:pict w14:anchorId="08700FF6">
        <v:shape id="AutoShape 39" o:spid="_x0000_s1036" style="position:absolute;left:0;text-align:left;margin-left:-17.45pt;margin-top:26.15pt;width:546.7pt;height:632.25pt;z-index:251657728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coordsize="7267575,812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" path="m4857750,l6675704,v326881,,591871,264990,591871,591871l7267575,7531049v,326881,-264990,591871,-591871,591871l591871,8122920c264990,8122920,,7857930,,7531049l,591871c,264990,264990,,591871,l2453640,9525e">
          <v:path o:connecttype="custom" o:connectlocs="4857750,0;6675704,0;7267575,591871;7267575,7531049;6675704,8122920;591871,8122920;0,7531049;0,591871;591871,0;2453640,9525" o:connectangles="0,0,0,0,0,0,0,0,0,0"/>
          <w10:wrap anchorx="margin"/>
        </v:shape>
      </w:pict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>
      <w:rPr>
        <w:noProof/>
      </w:rPr>
      <w:pict w14:anchorId="4E20F408">
        <v:shape id="Text Box 34" o:spid="_x0000_s1038" type="#_x0000_t202" style="position:absolute;left:0;text-align:left;margin-left:157.45pt;margin-top:-60.5pt;width:195pt;height:128.65pt;z-index:2516587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" strokecolor="white">
          <v:textbox style="mso-next-textbox:#Text Box 34">
            <w:txbxContent>
              <w:p w14:paraId="04A3ECD6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  <w:rtl/>
                  </w:rPr>
                </w:pPr>
                <w:r>
                  <w:rPr>
                    <w:rFonts w:cs="B Titr"/>
                    <w:b/>
                    <w:bCs/>
                    <w:noProof/>
                    <w:sz w:val="20"/>
                    <w:szCs w:val="20"/>
                    <w:lang w:bidi="fa-IR"/>
                  </w:rPr>
                  <w:drawing>
                    <wp:inline distT="0" distB="0" distL="0" distR="0" wp14:anchorId="77737918" wp14:editId="23F97E82">
                      <wp:extent cx="255270" cy="255270"/>
                      <wp:effectExtent l="19050" t="0" r="0" b="0"/>
                      <wp:docPr id="1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270" cy="255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FC18A23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</w:rPr>
                </w:pPr>
                <w:r>
                  <w:rPr>
                    <w:rFonts w:ascii="IranNastaliq" w:hAnsi="IranNastaliq" w:cs="IranNastaliq"/>
                    <w:rtl/>
                  </w:rPr>
                  <w:t>جمهور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</w:rPr>
                  <w:t xml:space="preserve"> </w:t>
                </w:r>
                <w:r>
                  <w:rPr>
                    <w:rFonts w:ascii="IranNastaliq" w:hAnsi="IranNastaliq" w:cs="IranNastaliq"/>
                    <w:rtl/>
                  </w:rPr>
                  <w:t>اسلام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 xml:space="preserve"> ا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>ران</w:t>
                </w:r>
              </w:p>
              <w:p w14:paraId="5EDD23A0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Titr"/>
                    <w:sz w:val="32"/>
                    <w:szCs w:val="32"/>
                  </w:rPr>
                </w:pPr>
                <w:r>
                  <w:rPr>
                    <w:rFonts w:cs="B Titr" w:hint="cs"/>
                    <w:sz w:val="32"/>
                    <w:szCs w:val="32"/>
                    <w:rtl/>
                  </w:rPr>
                  <w:t>وزارت راه و شهرسازي</w:t>
                </w:r>
              </w:p>
              <w:p w14:paraId="64AC92D4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Shiraz"/>
                    <w:b/>
                    <w:bCs/>
                    <w:sz w:val="28"/>
                    <w:szCs w:val="28"/>
                  </w:rPr>
                </w:pPr>
                <w:r>
                  <w:rPr>
                    <w:rFonts w:cs="B Shiraz" w:hint="cs"/>
                    <w:b/>
                    <w:bCs/>
                    <w:sz w:val="28"/>
                    <w:szCs w:val="28"/>
                    <w:rtl/>
                  </w:rPr>
                  <w:t>اداره کل راه و شهرسازي استان گلستان</w:t>
                </w:r>
              </w:p>
              <w:p w14:paraId="4B89C9D3" w14:textId="77777777" w:rsidR="002A74E0" w:rsidRDefault="002A74E0">
                <w:pPr>
                  <w:bidi/>
                  <w:spacing w:after="0" w:line="240" w:lineRule="auto"/>
                  <w:jc w:val="center"/>
                  <w:rPr>
                    <w:sz w:val="20"/>
                    <w:szCs w:val="20"/>
                    <w:rtl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9EF"/>
    <w:multiLevelType w:val="hybridMultilevel"/>
    <w:tmpl w:val="09C63C3A"/>
    <w:lvl w:ilvl="0" w:tplc="6B9CD6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18D2D8C"/>
    <w:multiLevelType w:val="hybridMultilevel"/>
    <w:tmpl w:val="FB3A6F34"/>
    <w:lvl w:ilvl="0" w:tplc="44C8042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Yagu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" w15:restartNumberingAfterBreak="0">
    <w:nsid w:val="08D46CE1"/>
    <w:multiLevelType w:val="hybridMultilevel"/>
    <w:tmpl w:val="4350BB24"/>
    <w:lvl w:ilvl="0" w:tplc="9ABEDDD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 w15:restartNumberingAfterBreak="0">
    <w:nsid w:val="08F0022B"/>
    <w:multiLevelType w:val="hybridMultilevel"/>
    <w:tmpl w:val="18EA376C"/>
    <w:lvl w:ilvl="0" w:tplc="14EA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651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89F"/>
    <w:multiLevelType w:val="hybridMultilevel"/>
    <w:tmpl w:val="22E4F3D4"/>
    <w:lvl w:ilvl="0" w:tplc="27DEC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693F"/>
    <w:multiLevelType w:val="hybridMultilevel"/>
    <w:tmpl w:val="A782B81E"/>
    <w:lvl w:ilvl="0" w:tplc="4496809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95274"/>
    <w:multiLevelType w:val="hybridMultilevel"/>
    <w:tmpl w:val="D74AC554"/>
    <w:lvl w:ilvl="0" w:tplc="E206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838E4"/>
    <w:multiLevelType w:val="hybridMultilevel"/>
    <w:tmpl w:val="15A00290"/>
    <w:lvl w:ilvl="0" w:tplc="2E4ECE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A4D0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10029F6"/>
    <w:multiLevelType w:val="hybridMultilevel"/>
    <w:tmpl w:val="FE3E39D0"/>
    <w:lvl w:ilvl="0" w:tplc="2D08EEE8">
      <w:numFmt w:val="bullet"/>
      <w:lvlText w:val="-"/>
      <w:lvlJc w:val="left"/>
      <w:pPr>
        <w:ind w:left="241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67D26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4223"/>
    <w:multiLevelType w:val="hybridMultilevel"/>
    <w:tmpl w:val="0C686652"/>
    <w:lvl w:ilvl="0" w:tplc="93303218">
      <w:numFmt w:val="bullet"/>
      <w:lvlText w:val="-"/>
      <w:lvlJc w:val="left"/>
      <w:pPr>
        <w:ind w:left="218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57466"/>
    <w:multiLevelType w:val="hybridMultilevel"/>
    <w:tmpl w:val="50005F78"/>
    <w:lvl w:ilvl="0" w:tplc="C02C00A0">
      <w:start w:val="1"/>
      <w:numFmt w:val="decimal"/>
      <w:lvlText w:val="%1-"/>
      <w:lvlJc w:val="left"/>
      <w:pPr>
        <w:ind w:left="1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14" w15:restartNumberingAfterBreak="0">
    <w:nsid w:val="2F81130F"/>
    <w:multiLevelType w:val="hybridMultilevel"/>
    <w:tmpl w:val="1F3ED2F0"/>
    <w:lvl w:ilvl="0" w:tplc="38B6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697A"/>
    <w:multiLevelType w:val="hybridMultilevel"/>
    <w:tmpl w:val="9D262BFE"/>
    <w:lvl w:ilvl="0" w:tplc="0F28D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354ED"/>
    <w:multiLevelType w:val="hybridMultilevel"/>
    <w:tmpl w:val="F4BC6392"/>
    <w:lvl w:ilvl="0" w:tplc="7972A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837D0"/>
    <w:multiLevelType w:val="hybridMultilevel"/>
    <w:tmpl w:val="8396AACE"/>
    <w:lvl w:ilvl="0" w:tplc="01DEE4CA">
      <w:start w:val="1"/>
      <w:numFmt w:val="decimal"/>
      <w:lvlText w:val="%1-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6372D"/>
    <w:multiLevelType w:val="hybridMultilevel"/>
    <w:tmpl w:val="E09EBFFE"/>
    <w:lvl w:ilvl="0" w:tplc="8C5C1F5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390D5C4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3BB719CA"/>
    <w:multiLevelType w:val="hybridMultilevel"/>
    <w:tmpl w:val="FD24EC9C"/>
    <w:lvl w:ilvl="0" w:tplc="21C632D2">
      <w:start w:val="1"/>
      <w:numFmt w:val="decimal"/>
      <w:lvlText w:val="%1-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1203658"/>
    <w:multiLevelType w:val="hybridMultilevel"/>
    <w:tmpl w:val="E7C6306E"/>
    <w:lvl w:ilvl="0" w:tplc="3E583732">
      <w:start w:val="1"/>
      <w:numFmt w:val="decimal"/>
      <w:lvlText w:val="%1-"/>
      <w:lvlJc w:val="left"/>
      <w:pPr>
        <w:ind w:left="359" w:hanging="360"/>
      </w:pPr>
      <w:rPr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E6A41"/>
    <w:multiLevelType w:val="hybridMultilevel"/>
    <w:tmpl w:val="E81E7A14"/>
    <w:lvl w:ilvl="0" w:tplc="0888B70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83898"/>
    <w:multiLevelType w:val="hybridMultilevel"/>
    <w:tmpl w:val="327E8A46"/>
    <w:lvl w:ilvl="0" w:tplc="86ACE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CF4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0A0418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C4B64"/>
    <w:multiLevelType w:val="hybridMultilevel"/>
    <w:tmpl w:val="98044B56"/>
    <w:lvl w:ilvl="0" w:tplc="017688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04B3F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22362"/>
    <w:multiLevelType w:val="hybridMultilevel"/>
    <w:tmpl w:val="53A4477A"/>
    <w:lvl w:ilvl="0" w:tplc="FB905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5974"/>
    <w:multiLevelType w:val="hybridMultilevel"/>
    <w:tmpl w:val="9D983996"/>
    <w:lvl w:ilvl="0" w:tplc="FF48205A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FB723A"/>
    <w:multiLevelType w:val="hybridMultilevel"/>
    <w:tmpl w:val="8C32FE44"/>
    <w:lvl w:ilvl="0" w:tplc="6262D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31297"/>
    <w:multiLevelType w:val="hybridMultilevel"/>
    <w:tmpl w:val="5ADE4FF8"/>
    <w:lvl w:ilvl="0" w:tplc="DE9C968E">
      <w:numFmt w:val="bullet"/>
      <w:lvlText w:val="-"/>
      <w:lvlJc w:val="left"/>
      <w:pPr>
        <w:ind w:left="75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92E50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331DA"/>
    <w:multiLevelType w:val="hybridMultilevel"/>
    <w:tmpl w:val="A9C44D22"/>
    <w:lvl w:ilvl="0" w:tplc="DDF48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60F37"/>
    <w:multiLevelType w:val="hybridMultilevel"/>
    <w:tmpl w:val="3926D822"/>
    <w:lvl w:ilvl="0" w:tplc="268078D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77106C9B"/>
    <w:multiLevelType w:val="hybridMultilevel"/>
    <w:tmpl w:val="CEDA0776"/>
    <w:lvl w:ilvl="0" w:tplc="4AF88AD0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90A7A"/>
    <w:multiLevelType w:val="hybridMultilevel"/>
    <w:tmpl w:val="F65CD048"/>
    <w:lvl w:ilvl="0" w:tplc="7494AF42">
      <w:start w:val="1"/>
      <w:numFmt w:val="decimal"/>
      <w:lvlText w:val="%1-"/>
      <w:lvlJc w:val="left"/>
      <w:pPr>
        <w:ind w:left="1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37" w15:restartNumberingAfterBreak="0">
    <w:nsid w:val="7AD17C76"/>
    <w:multiLevelType w:val="hybridMultilevel"/>
    <w:tmpl w:val="6CA459F4"/>
    <w:lvl w:ilvl="0" w:tplc="C62876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71B5A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065DA"/>
    <w:multiLevelType w:val="hybridMultilevel"/>
    <w:tmpl w:val="EB3E28CC"/>
    <w:lvl w:ilvl="0" w:tplc="07DA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3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1732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9644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4342">
    <w:abstractNumId w:val="23"/>
  </w:num>
  <w:num w:numId="5" w16cid:durableId="59862582">
    <w:abstractNumId w:val="7"/>
  </w:num>
  <w:num w:numId="6" w16cid:durableId="1265920690">
    <w:abstractNumId w:val="33"/>
  </w:num>
  <w:num w:numId="7" w16cid:durableId="62914623">
    <w:abstractNumId w:val="28"/>
  </w:num>
  <w:num w:numId="8" w16cid:durableId="1051538882">
    <w:abstractNumId w:val="13"/>
  </w:num>
  <w:num w:numId="9" w16cid:durableId="941304365">
    <w:abstractNumId w:val="17"/>
  </w:num>
  <w:num w:numId="10" w16cid:durableId="15475239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0105438">
    <w:abstractNumId w:val="8"/>
  </w:num>
  <w:num w:numId="12" w16cid:durableId="294524675">
    <w:abstractNumId w:val="1"/>
  </w:num>
  <w:num w:numId="13" w16cid:durableId="188883079">
    <w:abstractNumId w:val="9"/>
  </w:num>
  <w:num w:numId="14" w16cid:durableId="236945148">
    <w:abstractNumId w:val="19"/>
  </w:num>
  <w:num w:numId="15" w16cid:durableId="597374241">
    <w:abstractNumId w:val="36"/>
  </w:num>
  <w:num w:numId="16" w16cid:durableId="752817632">
    <w:abstractNumId w:val="20"/>
  </w:num>
  <w:num w:numId="17" w16cid:durableId="1082794256">
    <w:abstractNumId w:val="14"/>
  </w:num>
  <w:num w:numId="18" w16cid:durableId="1952514941">
    <w:abstractNumId w:val="16"/>
  </w:num>
  <w:num w:numId="19" w16cid:durableId="2044866575">
    <w:abstractNumId w:val="34"/>
  </w:num>
  <w:num w:numId="20" w16cid:durableId="1428187167">
    <w:abstractNumId w:val="3"/>
  </w:num>
  <w:num w:numId="21" w16cid:durableId="608701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0994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000918">
    <w:abstractNumId w:val="4"/>
  </w:num>
  <w:num w:numId="24" w16cid:durableId="2035225547">
    <w:abstractNumId w:val="32"/>
  </w:num>
  <w:num w:numId="25" w16cid:durableId="995184782">
    <w:abstractNumId w:val="38"/>
  </w:num>
  <w:num w:numId="26" w16cid:durableId="1412658980">
    <w:abstractNumId w:val="25"/>
  </w:num>
  <w:num w:numId="27" w16cid:durableId="1717580849">
    <w:abstractNumId w:val="27"/>
  </w:num>
  <w:num w:numId="28" w16cid:durableId="214389421">
    <w:abstractNumId w:val="26"/>
  </w:num>
  <w:num w:numId="29" w16cid:durableId="703479067">
    <w:abstractNumId w:val="30"/>
  </w:num>
  <w:num w:numId="30" w16cid:durableId="603660005">
    <w:abstractNumId w:val="5"/>
  </w:num>
  <w:num w:numId="31" w16cid:durableId="4351737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4829411">
    <w:abstractNumId w:val="39"/>
  </w:num>
  <w:num w:numId="33" w16cid:durableId="1009794986">
    <w:abstractNumId w:val="0"/>
  </w:num>
  <w:num w:numId="34" w16cid:durableId="2361330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4128540">
    <w:abstractNumId w:val="24"/>
  </w:num>
  <w:num w:numId="36" w16cid:durableId="1024402532">
    <w:abstractNumId w:val="11"/>
  </w:num>
  <w:num w:numId="37" w16cid:durableId="20986730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8465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84039191">
    <w:abstractNumId w:val="37"/>
  </w:num>
  <w:num w:numId="40" w16cid:durableId="260769097">
    <w:abstractNumId w:val="2"/>
  </w:num>
  <w:num w:numId="41" w16cid:durableId="1582830290">
    <w:abstractNumId w:val="18"/>
  </w:num>
  <w:num w:numId="42" w16cid:durableId="375396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4F"/>
    <w:rsid w:val="00003AEF"/>
    <w:rsid w:val="00004580"/>
    <w:rsid w:val="00004DAB"/>
    <w:rsid w:val="00011B77"/>
    <w:rsid w:val="00012592"/>
    <w:rsid w:val="00012D3B"/>
    <w:rsid w:val="00013863"/>
    <w:rsid w:val="0001615B"/>
    <w:rsid w:val="00016349"/>
    <w:rsid w:val="000164E3"/>
    <w:rsid w:val="00020616"/>
    <w:rsid w:val="000217CF"/>
    <w:rsid w:val="00021F69"/>
    <w:rsid w:val="00023280"/>
    <w:rsid w:val="0002461A"/>
    <w:rsid w:val="000263AF"/>
    <w:rsid w:val="00030B89"/>
    <w:rsid w:val="00030E87"/>
    <w:rsid w:val="000360CA"/>
    <w:rsid w:val="00041BB1"/>
    <w:rsid w:val="00045D00"/>
    <w:rsid w:val="000541D7"/>
    <w:rsid w:val="000542B9"/>
    <w:rsid w:val="00063606"/>
    <w:rsid w:val="00066F4D"/>
    <w:rsid w:val="00073346"/>
    <w:rsid w:val="000759E2"/>
    <w:rsid w:val="000761FC"/>
    <w:rsid w:val="00076D2B"/>
    <w:rsid w:val="000804F3"/>
    <w:rsid w:val="00080537"/>
    <w:rsid w:val="00084EDF"/>
    <w:rsid w:val="000865DA"/>
    <w:rsid w:val="000915CA"/>
    <w:rsid w:val="000938B9"/>
    <w:rsid w:val="000965BF"/>
    <w:rsid w:val="000965C0"/>
    <w:rsid w:val="000A3850"/>
    <w:rsid w:val="000A4A17"/>
    <w:rsid w:val="000A7E42"/>
    <w:rsid w:val="000B0A41"/>
    <w:rsid w:val="000B38D8"/>
    <w:rsid w:val="000C30F2"/>
    <w:rsid w:val="000C3A3A"/>
    <w:rsid w:val="000D002C"/>
    <w:rsid w:val="000D7345"/>
    <w:rsid w:val="000E004D"/>
    <w:rsid w:val="000E0B03"/>
    <w:rsid w:val="000E588D"/>
    <w:rsid w:val="000E63B8"/>
    <w:rsid w:val="000E7CF5"/>
    <w:rsid w:val="000F08FA"/>
    <w:rsid w:val="000F1BD5"/>
    <w:rsid w:val="000F216C"/>
    <w:rsid w:val="000F2432"/>
    <w:rsid w:val="000F28F0"/>
    <w:rsid w:val="000F4BFD"/>
    <w:rsid w:val="00105245"/>
    <w:rsid w:val="0011092F"/>
    <w:rsid w:val="00116C16"/>
    <w:rsid w:val="00117352"/>
    <w:rsid w:val="00117E9F"/>
    <w:rsid w:val="00120986"/>
    <w:rsid w:val="00121597"/>
    <w:rsid w:val="0012220A"/>
    <w:rsid w:val="00124BD6"/>
    <w:rsid w:val="001258EA"/>
    <w:rsid w:val="00125954"/>
    <w:rsid w:val="001359E8"/>
    <w:rsid w:val="00136A5B"/>
    <w:rsid w:val="00141A3D"/>
    <w:rsid w:val="0014455C"/>
    <w:rsid w:val="00145DB4"/>
    <w:rsid w:val="001466BB"/>
    <w:rsid w:val="00152182"/>
    <w:rsid w:val="0015344F"/>
    <w:rsid w:val="00153EC0"/>
    <w:rsid w:val="001574D9"/>
    <w:rsid w:val="001609CE"/>
    <w:rsid w:val="00165B1A"/>
    <w:rsid w:val="00170C42"/>
    <w:rsid w:val="001710B8"/>
    <w:rsid w:val="00171F29"/>
    <w:rsid w:val="001743A2"/>
    <w:rsid w:val="001746F8"/>
    <w:rsid w:val="00174AD9"/>
    <w:rsid w:val="0017521A"/>
    <w:rsid w:val="00181022"/>
    <w:rsid w:val="0018160B"/>
    <w:rsid w:val="0018575C"/>
    <w:rsid w:val="00186C69"/>
    <w:rsid w:val="00187312"/>
    <w:rsid w:val="00190877"/>
    <w:rsid w:val="00191701"/>
    <w:rsid w:val="00193168"/>
    <w:rsid w:val="00193670"/>
    <w:rsid w:val="00193ED8"/>
    <w:rsid w:val="00197875"/>
    <w:rsid w:val="001A024B"/>
    <w:rsid w:val="001A0DEF"/>
    <w:rsid w:val="001A3432"/>
    <w:rsid w:val="001A3871"/>
    <w:rsid w:val="001A65F9"/>
    <w:rsid w:val="001A7427"/>
    <w:rsid w:val="001A7BB9"/>
    <w:rsid w:val="001B481F"/>
    <w:rsid w:val="001B4D1B"/>
    <w:rsid w:val="001B57B8"/>
    <w:rsid w:val="001C6BD5"/>
    <w:rsid w:val="001C7F4C"/>
    <w:rsid w:val="001D587B"/>
    <w:rsid w:val="001D599E"/>
    <w:rsid w:val="001D6A43"/>
    <w:rsid w:val="001E35FF"/>
    <w:rsid w:val="001E3D6A"/>
    <w:rsid w:val="001E4B4F"/>
    <w:rsid w:val="001E4F22"/>
    <w:rsid w:val="001E6412"/>
    <w:rsid w:val="001E6F91"/>
    <w:rsid w:val="001F1D9C"/>
    <w:rsid w:val="001F353D"/>
    <w:rsid w:val="001F52B8"/>
    <w:rsid w:val="001F5D90"/>
    <w:rsid w:val="001F62F4"/>
    <w:rsid w:val="001F660C"/>
    <w:rsid w:val="001F72CD"/>
    <w:rsid w:val="002008EB"/>
    <w:rsid w:val="00204092"/>
    <w:rsid w:val="00207957"/>
    <w:rsid w:val="00211A1A"/>
    <w:rsid w:val="00212B9C"/>
    <w:rsid w:val="00212DC5"/>
    <w:rsid w:val="00213F19"/>
    <w:rsid w:val="00217630"/>
    <w:rsid w:val="00217885"/>
    <w:rsid w:val="00220257"/>
    <w:rsid w:val="002207B0"/>
    <w:rsid w:val="00220D21"/>
    <w:rsid w:val="002220B9"/>
    <w:rsid w:val="00225CAA"/>
    <w:rsid w:val="00230E8B"/>
    <w:rsid w:val="002341F8"/>
    <w:rsid w:val="002345D1"/>
    <w:rsid w:val="00234F1A"/>
    <w:rsid w:val="002449DD"/>
    <w:rsid w:val="00256FFB"/>
    <w:rsid w:val="00261692"/>
    <w:rsid w:val="00262DE9"/>
    <w:rsid w:val="00266DB7"/>
    <w:rsid w:val="00267D88"/>
    <w:rsid w:val="00270CEC"/>
    <w:rsid w:val="00271FD0"/>
    <w:rsid w:val="00275449"/>
    <w:rsid w:val="00275C65"/>
    <w:rsid w:val="00281376"/>
    <w:rsid w:val="0028449E"/>
    <w:rsid w:val="0028538F"/>
    <w:rsid w:val="00287F9F"/>
    <w:rsid w:val="00290504"/>
    <w:rsid w:val="00292B8A"/>
    <w:rsid w:val="0029692D"/>
    <w:rsid w:val="00296EC2"/>
    <w:rsid w:val="002A5B99"/>
    <w:rsid w:val="002A6D2C"/>
    <w:rsid w:val="002A74E0"/>
    <w:rsid w:val="002A7705"/>
    <w:rsid w:val="002A7D71"/>
    <w:rsid w:val="002A7F07"/>
    <w:rsid w:val="002B05E5"/>
    <w:rsid w:val="002B10DF"/>
    <w:rsid w:val="002B2E63"/>
    <w:rsid w:val="002B7B62"/>
    <w:rsid w:val="002C39D3"/>
    <w:rsid w:val="002C498D"/>
    <w:rsid w:val="002C6C98"/>
    <w:rsid w:val="002D447D"/>
    <w:rsid w:val="002E6282"/>
    <w:rsid w:val="002F02C0"/>
    <w:rsid w:val="002F2D6D"/>
    <w:rsid w:val="002F4F41"/>
    <w:rsid w:val="00300D77"/>
    <w:rsid w:val="003019E6"/>
    <w:rsid w:val="00305DAD"/>
    <w:rsid w:val="0030626E"/>
    <w:rsid w:val="003071AE"/>
    <w:rsid w:val="003102F4"/>
    <w:rsid w:val="00312BEE"/>
    <w:rsid w:val="0031300F"/>
    <w:rsid w:val="00317672"/>
    <w:rsid w:val="00321C93"/>
    <w:rsid w:val="00322CC4"/>
    <w:rsid w:val="00327ABF"/>
    <w:rsid w:val="00335F49"/>
    <w:rsid w:val="003402DB"/>
    <w:rsid w:val="003449C8"/>
    <w:rsid w:val="00347A1E"/>
    <w:rsid w:val="00351FB0"/>
    <w:rsid w:val="00354D3F"/>
    <w:rsid w:val="0035574E"/>
    <w:rsid w:val="00357546"/>
    <w:rsid w:val="0035789A"/>
    <w:rsid w:val="00363315"/>
    <w:rsid w:val="00371FF3"/>
    <w:rsid w:val="0037658D"/>
    <w:rsid w:val="00380ECB"/>
    <w:rsid w:val="0038233E"/>
    <w:rsid w:val="0038366D"/>
    <w:rsid w:val="003854BB"/>
    <w:rsid w:val="00385B0C"/>
    <w:rsid w:val="00390829"/>
    <w:rsid w:val="003923EC"/>
    <w:rsid w:val="00394FD2"/>
    <w:rsid w:val="00397426"/>
    <w:rsid w:val="003A12EA"/>
    <w:rsid w:val="003A321B"/>
    <w:rsid w:val="003A6F47"/>
    <w:rsid w:val="003A7624"/>
    <w:rsid w:val="003B06DF"/>
    <w:rsid w:val="003B0C78"/>
    <w:rsid w:val="003B0FCD"/>
    <w:rsid w:val="003B1085"/>
    <w:rsid w:val="003B60A2"/>
    <w:rsid w:val="003C7821"/>
    <w:rsid w:val="003D1347"/>
    <w:rsid w:val="003F0406"/>
    <w:rsid w:val="003F3E44"/>
    <w:rsid w:val="003F583D"/>
    <w:rsid w:val="00403773"/>
    <w:rsid w:val="004037DB"/>
    <w:rsid w:val="0041150A"/>
    <w:rsid w:val="00415F5F"/>
    <w:rsid w:val="0041707E"/>
    <w:rsid w:val="0042232A"/>
    <w:rsid w:val="00422880"/>
    <w:rsid w:val="0042610C"/>
    <w:rsid w:val="0042764F"/>
    <w:rsid w:val="00433C06"/>
    <w:rsid w:val="004343C2"/>
    <w:rsid w:val="004360F9"/>
    <w:rsid w:val="00440A34"/>
    <w:rsid w:val="00440CC3"/>
    <w:rsid w:val="0044731A"/>
    <w:rsid w:val="00453139"/>
    <w:rsid w:val="00455C6D"/>
    <w:rsid w:val="0045696F"/>
    <w:rsid w:val="00456DC2"/>
    <w:rsid w:val="00464518"/>
    <w:rsid w:val="0047374D"/>
    <w:rsid w:val="00473F66"/>
    <w:rsid w:val="004773A9"/>
    <w:rsid w:val="0048063F"/>
    <w:rsid w:val="00480B06"/>
    <w:rsid w:val="004837FC"/>
    <w:rsid w:val="00493483"/>
    <w:rsid w:val="00493B6A"/>
    <w:rsid w:val="00493C5D"/>
    <w:rsid w:val="00497099"/>
    <w:rsid w:val="00497AEC"/>
    <w:rsid w:val="004A2AD5"/>
    <w:rsid w:val="004A2AFF"/>
    <w:rsid w:val="004A4BD8"/>
    <w:rsid w:val="004A4BE0"/>
    <w:rsid w:val="004A6841"/>
    <w:rsid w:val="004A6C73"/>
    <w:rsid w:val="004A72B4"/>
    <w:rsid w:val="004B2CA7"/>
    <w:rsid w:val="004B3A85"/>
    <w:rsid w:val="004B6E75"/>
    <w:rsid w:val="004B77E3"/>
    <w:rsid w:val="004C11A4"/>
    <w:rsid w:val="004C5FC5"/>
    <w:rsid w:val="004C70E7"/>
    <w:rsid w:val="004D1BF8"/>
    <w:rsid w:val="004E2C4C"/>
    <w:rsid w:val="004E7148"/>
    <w:rsid w:val="004F4BBC"/>
    <w:rsid w:val="004F515C"/>
    <w:rsid w:val="004F6E8E"/>
    <w:rsid w:val="00501E15"/>
    <w:rsid w:val="005069DF"/>
    <w:rsid w:val="00510795"/>
    <w:rsid w:val="005131F8"/>
    <w:rsid w:val="00523223"/>
    <w:rsid w:val="00525822"/>
    <w:rsid w:val="00526050"/>
    <w:rsid w:val="00527385"/>
    <w:rsid w:val="005326A6"/>
    <w:rsid w:val="00534C57"/>
    <w:rsid w:val="00536D61"/>
    <w:rsid w:val="00542CAA"/>
    <w:rsid w:val="00543E8D"/>
    <w:rsid w:val="0055197E"/>
    <w:rsid w:val="00551F34"/>
    <w:rsid w:val="00552CC2"/>
    <w:rsid w:val="005573BE"/>
    <w:rsid w:val="005608C7"/>
    <w:rsid w:val="00571DF8"/>
    <w:rsid w:val="00572DB9"/>
    <w:rsid w:val="00573140"/>
    <w:rsid w:val="00574134"/>
    <w:rsid w:val="005745C5"/>
    <w:rsid w:val="005758A2"/>
    <w:rsid w:val="0057598E"/>
    <w:rsid w:val="00577D3F"/>
    <w:rsid w:val="0058669C"/>
    <w:rsid w:val="00593CD4"/>
    <w:rsid w:val="0059591C"/>
    <w:rsid w:val="005A5218"/>
    <w:rsid w:val="005A6034"/>
    <w:rsid w:val="005A6621"/>
    <w:rsid w:val="005B0B17"/>
    <w:rsid w:val="005B0C4B"/>
    <w:rsid w:val="005B2843"/>
    <w:rsid w:val="005B47B1"/>
    <w:rsid w:val="005C64A5"/>
    <w:rsid w:val="005C7C3E"/>
    <w:rsid w:val="005D17B9"/>
    <w:rsid w:val="005D276C"/>
    <w:rsid w:val="005D4170"/>
    <w:rsid w:val="005D58FB"/>
    <w:rsid w:val="005E6C5C"/>
    <w:rsid w:val="005F7A38"/>
    <w:rsid w:val="00600C14"/>
    <w:rsid w:val="00607D9B"/>
    <w:rsid w:val="00612195"/>
    <w:rsid w:val="006130FA"/>
    <w:rsid w:val="00613306"/>
    <w:rsid w:val="006152FB"/>
    <w:rsid w:val="00617009"/>
    <w:rsid w:val="00621937"/>
    <w:rsid w:val="0063497C"/>
    <w:rsid w:val="00634DE5"/>
    <w:rsid w:val="006376A6"/>
    <w:rsid w:val="006407AA"/>
    <w:rsid w:val="006423ED"/>
    <w:rsid w:val="006435C8"/>
    <w:rsid w:val="006444AA"/>
    <w:rsid w:val="006453C3"/>
    <w:rsid w:val="00645954"/>
    <w:rsid w:val="00645982"/>
    <w:rsid w:val="00646C31"/>
    <w:rsid w:val="00647B46"/>
    <w:rsid w:val="00655124"/>
    <w:rsid w:val="006575DF"/>
    <w:rsid w:val="00657B03"/>
    <w:rsid w:val="006616BF"/>
    <w:rsid w:val="006640F3"/>
    <w:rsid w:val="006657E8"/>
    <w:rsid w:val="006724DF"/>
    <w:rsid w:val="006737FD"/>
    <w:rsid w:val="00673A4A"/>
    <w:rsid w:val="00673CDB"/>
    <w:rsid w:val="006741B8"/>
    <w:rsid w:val="00692124"/>
    <w:rsid w:val="00696C87"/>
    <w:rsid w:val="006A0596"/>
    <w:rsid w:val="006A290B"/>
    <w:rsid w:val="006A2B2F"/>
    <w:rsid w:val="006A2C3E"/>
    <w:rsid w:val="006A373B"/>
    <w:rsid w:val="006A5DC8"/>
    <w:rsid w:val="006B2489"/>
    <w:rsid w:val="006C3C7E"/>
    <w:rsid w:val="006D2936"/>
    <w:rsid w:val="006D6925"/>
    <w:rsid w:val="006D7153"/>
    <w:rsid w:val="006E3F84"/>
    <w:rsid w:val="006E4F50"/>
    <w:rsid w:val="006F0000"/>
    <w:rsid w:val="006F140B"/>
    <w:rsid w:val="0070281C"/>
    <w:rsid w:val="00706C94"/>
    <w:rsid w:val="007103F7"/>
    <w:rsid w:val="007234FB"/>
    <w:rsid w:val="007256E6"/>
    <w:rsid w:val="00730190"/>
    <w:rsid w:val="00734DB5"/>
    <w:rsid w:val="00735154"/>
    <w:rsid w:val="00740C31"/>
    <w:rsid w:val="00742ADD"/>
    <w:rsid w:val="00742FD9"/>
    <w:rsid w:val="00743FBF"/>
    <w:rsid w:val="007443AE"/>
    <w:rsid w:val="00746A5E"/>
    <w:rsid w:val="00747EDB"/>
    <w:rsid w:val="007503E9"/>
    <w:rsid w:val="0075105D"/>
    <w:rsid w:val="007547F3"/>
    <w:rsid w:val="0075592B"/>
    <w:rsid w:val="007613D9"/>
    <w:rsid w:val="007668CE"/>
    <w:rsid w:val="007669E9"/>
    <w:rsid w:val="00767D8F"/>
    <w:rsid w:val="007774DC"/>
    <w:rsid w:val="00783F3F"/>
    <w:rsid w:val="007844A9"/>
    <w:rsid w:val="00784582"/>
    <w:rsid w:val="00790764"/>
    <w:rsid w:val="00791C61"/>
    <w:rsid w:val="0079560E"/>
    <w:rsid w:val="0079747D"/>
    <w:rsid w:val="007A587E"/>
    <w:rsid w:val="007A5FFD"/>
    <w:rsid w:val="007A6B61"/>
    <w:rsid w:val="007B226E"/>
    <w:rsid w:val="007B2E60"/>
    <w:rsid w:val="007B2FC9"/>
    <w:rsid w:val="007B4E87"/>
    <w:rsid w:val="007B6511"/>
    <w:rsid w:val="007C5495"/>
    <w:rsid w:val="007C7E24"/>
    <w:rsid w:val="007D03DC"/>
    <w:rsid w:val="007D098E"/>
    <w:rsid w:val="007D5A83"/>
    <w:rsid w:val="007E5055"/>
    <w:rsid w:val="007E7C77"/>
    <w:rsid w:val="007F11CE"/>
    <w:rsid w:val="007F2551"/>
    <w:rsid w:val="007F7E94"/>
    <w:rsid w:val="008107C5"/>
    <w:rsid w:val="00812A13"/>
    <w:rsid w:val="00813190"/>
    <w:rsid w:val="008163A7"/>
    <w:rsid w:val="00816E22"/>
    <w:rsid w:val="00817F3A"/>
    <w:rsid w:val="00824CB2"/>
    <w:rsid w:val="008309A6"/>
    <w:rsid w:val="0083451A"/>
    <w:rsid w:val="0083453E"/>
    <w:rsid w:val="0083577E"/>
    <w:rsid w:val="00840399"/>
    <w:rsid w:val="00840547"/>
    <w:rsid w:val="00840BD5"/>
    <w:rsid w:val="0084305C"/>
    <w:rsid w:val="0084543F"/>
    <w:rsid w:val="0084692E"/>
    <w:rsid w:val="008509AA"/>
    <w:rsid w:val="00852490"/>
    <w:rsid w:val="00852D0D"/>
    <w:rsid w:val="0085424F"/>
    <w:rsid w:val="0085715D"/>
    <w:rsid w:val="00867EC2"/>
    <w:rsid w:val="00870272"/>
    <w:rsid w:val="00875DDA"/>
    <w:rsid w:val="008845B2"/>
    <w:rsid w:val="00884AAA"/>
    <w:rsid w:val="0088667E"/>
    <w:rsid w:val="00896E5F"/>
    <w:rsid w:val="008A0A16"/>
    <w:rsid w:val="008A15C6"/>
    <w:rsid w:val="008A2B2F"/>
    <w:rsid w:val="008A393B"/>
    <w:rsid w:val="008A5275"/>
    <w:rsid w:val="008A5533"/>
    <w:rsid w:val="008A5E2A"/>
    <w:rsid w:val="008A6B15"/>
    <w:rsid w:val="008B0751"/>
    <w:rsid w:val="008B4740"/>
    <w:rsid w:val="008B6EB5"/>
    <w:rsid w:val="008C48C3"/>
    <w:rsid w:val="008C55D2"/>
    <w:rsid w:val="008D2B23"/>
    <w:rsid w:val="008D4D14"/>
    <w:rsid w:val="008E035D"/>
    <w:rsid w:val="008E0B3E"/>
    <w:rsid w:val="008E33DA"/>
    <w:rsid w:val="008E3F32"/>
    <w:rsid w:val="008E7107"/>
    <w:rsid w:val="008E72BB"/>
    <w:rsid w:val="008F4B8D"/>
    <w:rsid w:val="00911314"/>
    <w:rsid w:val="009176A6"/>
    <w:rsid w:val="00917CCC"/>
    <w:rsid w:val="00921C96"/>
    <w:rsid w:val="00922B7D"/>
    <w:rsid w:val="00924D21"/>
    <w:rsid w:val="0092502C"/>
    <w:rsid w:val="009271D4"/>
    <w:rsid w:val="0093205C"/>
    <w:rsid w:val="00932D0C"/>
    <w:rsid w:val="0093430C"/>
    <w:rsid w:val="009359C8"/>
    <w:rsid w:val="00943842"/>
    <w:rsid w:val="00944161"/>
    <w:rsid w:val="00944D37"/>
    <w:rsid w:val="009468C6"/>
    <w:rsid w:val="009535CF"/>
    <w:rsid w:val="00954D10"/>
    <w:rsid w:val="00956105"/>
    <w:rsid w:val="00961D28"/>
    <w:rsid w:val="0096283F"/>
    <w:rsid w:val="00967837"/>
    <w:rsid w:val="009704A7"/>
    <w:rsid w:val="0097093E"/>
    <w:rsid w:val="00971F2E"/>
    <w:rsid w:val="00973260"/>
    <w:rsid w:val="00976CBF"/>
    <w:rsid w:val="009771C8"/>
    <w:rsid w:val="00987261"/>
    <w:rsid w:val="00987679"/>
    <w:rsid w:val="009876A1"/>
    <w:rsid w:val="0099208E"/>
    <w:rsid w:val="0099242C"/>
    <w:rsid w:val="00994110"/>
    <w:rsid w:val="00995A22"/>
    <w:rsid w:val="009A7AE3"/>
    <w:rsid w:val="009B0752"/>
    <w:rsid w:val="009B1C47"/>
    <w:rsid w:val="009B221C"/>
    <w:rsid w:val="009B2C14"/>
    <w:rsid w:val="009B529A"/>
    <w:rsid w:val="009C120E"/>
    <w:rsid w:val="009C461F"/>
    <w:rsid w:val="009D0C10"/>
    <w:rsid w:val="009D7441"/>
    <w:rsid w:val="009D7B56"/>
    <w:rsid w:val="009E2A7D"/>
    <w:rsid w:val="009E7E80"/>
    <w:rsid w:val="009F1862"/>
    <w:rsid w:val="009F3FE1"/>
    <w:rsid w:val="009F61CB"/>
    <w:rsid w:val="009F73FE"/>
    <w:rsid w:val="00A01833"/>
    <w:rsid w:val="00A04169"/>
    <w:rsid w:val="00A047B0"/>
    <w:rsid w:val="00A079E8"/>
    <w:rsid w:val="00A10F58"/>
    <w:rsid w:val="00A1377C"/>
    <w:rsid w:val="00A14919"/>
    <w:rsid w:val="00A16927"/>
    <w:rsid w:val="00A20777"/>
    <w:rsid w:val="00A237C4"/>
    <w:rsid w:val="00A27970"/>
    <w:rsid w:val="00A3168A"/>
    <w:rsid w:val="00A401EB"/>
    <w:rsid w:val="00A41880"/>
    <w:rsid w:val="00A511E1"/>
    <w:rsid w:val="00A51C00"/>
    <w:rsid w:val="00A52351"/>
    <w:rsid w:val="00A5384B"/>
    <w:rsid w:val="00A55BE4"/>
    <w:rsid w:val="00A611C4"/>
    <w:rsid w:val="00A679C1"/>
    <w:rsid w:val="00A72264"/>
    <w:rsid w:val="00A72B3B"/>
    <w:rsid w:val="00A73225"/>
    <w:rsid w:val="00A80BA4"/>
    <w:rsid w:val="00A8497C"/>
    <w:rsid w:val="00A84B88"/>
    <w:rsid w:val="00A872FD"/>
    <w:rsid w:val="00A960CF"/>
    <w:rsid w:val="00AA2EC8"/>
    <w:rsid w:val="00AA4EA4"/>
    <w:rsid w:val="00AA575E"/>
    <w:rsid w:val="00AA5DC8"/>
    <w:rsid w:val="00AB3E14"/>
    <w:rsid w:val="00AB484B"/>
    <w:rsid w:val="00AB5C56"/>
    <w:rsid w:val="00AB679C"/>
    <w:rsid w:val="00AB6A18"/>
    <w:rsid w:val="00AC0CA9"/>
    <w:rsid w:val="00AC7041"/>
    <w:rsid w:val="00AD1175"/>
    <w:rsid w:val="00AD1E17"/>
    <w:rsid w:val="00AD3C73"/>
    <w:rsid w:val="00AD5D7C"/>
    <w:rsid w:val="00AD662D"/>
    <w:rsid w:val="00AE0333"/>
    <w:rsid w:val="00AE3AFE"/>
    <w:rsid w:val="00AF1B72"/>
    <w:rsid w:val="00B007E3"/>
    <w:rsid w:val="00B039BA"/>
    <w:rsid w:val="00B05F6B"/>
    <w:rsid w:val="00B06694"/>
    <w:rsid w:val="00B11463"/>
    <w:rsid w:val="00B11BD7"/>
    <w:rsid w:val="00B11E7B"/>
    <w:rsid w:val="00B11FB7"/>
    <w:rsid w:val="00B21B00"/>
    <w:rsid w:val="00B21F70"/>
    <w:rsid w:val="00B24A80"/>
    <w:rsid w:val="00B25ABA"/>
    <w:rsid w:val="00B30F2A"/>
    <w:rsid w:val="00B319D0"/>
    <w:rsid w:val="00B32BCC"/>
    <w:rsid w:val="00B34013"/>
    <w:rsid w:val="00B46218"/>
    <w:rsid w:val="00B4682D"/>
    <w:rsid w:val="00B52ACF"/>
    <w:rsid w:val="00B52DA3"/>
    <w:rsid w:val="00B576E5"/>
    <w:rsid w:val="00B61A23"/>
    <w:rsid w:val="00B62527"/>
    <w:rsid w:val="00B62CAA"/>
    <w:rsid w:val="00B64C66"/>
    <w:rsid w:val="00B76808"/>
    <w:rsid w:val="00B80551"/>
    <w:rsid w:val="00B80879"/>
    <w:rsid w:val="00B8117F"/>
    <w:rsid w:val="00B82F49"/>
    <w:rsid w:val="00B91192"/>
    <w:rsid w:val="00B91199"/>
    <w:rsid w:val="00B93265"/>
    <w:rsid w:val="00B9610A"/>
    <w:rsid w:val="00B968A4"/>
    <w:rsid w:val="00B96D75"/>
    <w:rsid w:val="00BA0DE8"/>
    <w:rsid w:val="00BA14C0"/>
    <w:rsid w:val="00BA17B8"/>
    <w:rsid w:val="00BA1B5C"/>
    <w:rsid w:val="00BA36B8"/>
    <w:rsid w:val="00BA496E"/>
    <w:rsid w:val="00BC0FA6"/>
    <w:rsid w:val="00BC3042"/>
    <w:rsid w:val="00BC5332"/>
    <w:rsid w:val="00BC6126"/>
    <w:rsid w:val="00BD3985"/>
    <w:rsid w:val="00BD7E98"/>
    <w:rsid w:val="00BE34C2"/>
    <w:rsid w:val="00BE4296"/>
    <w:rsid w:val="00BE6390"/>
    <w:rsid w:val="00BF2F81"/>
    <w:rsid w:val="00BF32B9"/>
    <w:rsid w:val="00C03425"/>
    <w:rsid w:val="00C079B3"/>
    <w:rsid w:val="00C1198B"/>
    <w:rsid w:val="00C13709"/>
    <w:rsid w:val="00C14016"/>
    <w:rsid w:val="00C17E12"/>
    <w:rsid w:val="00C23F3C"/>
    <w:rsid w:val="00C24E71"/>
    <w:rsid w:val="00C25479"/>
    <w:rsid w:val="00C31B00"/>
    <w:rsid w:val="00C33A0A"/>
    <w:rsid w:val="00C36E72"/>
    <w:rsid w:val="00C4001A"/>
    <w:rsid w:val="00C41C35"/>
    <w:rsid w:val="00C43271"/>
    <w:rsid w:val="00C44036"/>
    <w:rsid w:val="00C4418F"/>
    <w:rsid w:val="00C453A2"/>
    <w:rsid w:val="00C45FA8"/>
    <w:rsid w:val="00C511B1"/>
    <w:rsid w:val="00C55D67"/>
    <w:rsid w:val="00C56102"/>
    <w:rsid w:val="00C613BE"/>
    <w:rsid w:val="00C64B0F"/>
    <w:rsid w:val="00C67161"/>
    <w:rsid w:val="00C71F0E"/>
    <w:rsid w:val="00C74E58"/>
    <w:rsid w:val="00C75170"/>
    <w:rsid w:val="00C753D6"/>
    <w:rsid w:val="00C75DF8"/>
    <w:rsid w:val="00C8125F"/>
    <w:rsid w:val="00C813BC"/>
    <w:rsid w:val="00C813BF"/>
    <w:rsid w:val="00C81A3D"/>
    <w:rsid w:val="00C85FEF"/>
    <w:rsid w:val="00C9082F"/>
    <w:rsid w:val="00C9467B"/>
    <w:rsid w:val="00C96ACF"/>
    <w:rsid w:val="00CA4564"/>
    <w:rsid w:val="00CA5EA1"/>
    <w:rsid w:val="00CA61CA"/>
    <w:rsid w:val="00CA633D"/>
    <w:rsid w:val="00CA75C0"/>
    <w:rsid w:val="00CB0A67"/>
    <w:rsid w:val="00CB2D31"/>
    <w:rsid w:val="00CC0270"/>
    <w:rsid w:val="00CC30A6"/>
    <w:rsid w:val="00CC3D9E"/>
    <w:rsid w:val="00CC6D21"/>
    <w:rsid w:val="00CD07A1"/>
    <w:rsid w:val="00CD5D44"/>
    <w:rsid w:val="00CE1C4F"/>
    <w:rsid w:val="00CE2A2B"/>
    <w:rsid w:val="00CF090C"/>
    <w:rsid w:val="00CF13AE"/>
    <w:rsid w:val="00CF28D0"/>
    <w:rsid w:val="00CF3B57"/>
    <w:rsid w:val="00CF3CEE"/>
    <w:rsid w:val="00CF5A3F"/>
    <w:rsid w:val="00D06C84"/>
    <w:rsid w:val="00D06D0D"/>
    <w:rsid w:val="00D123DD"/>
    <w:rsid w:val="00D14052"/>
    <w:rsid w:val="00D1414D"/>
    <w:rsid w:val="00D170DE"/>
    <w:rsid w:val="00D204C9"/>
    <w:rsid w:val="00D21936"/>
    <w:rsid w:val="00D232E3"/>
    <w:rsid w:val="00D24947"/>
    <w:rsid w:val="00D25D34"/>
    <w:rsid w:val="00D3083A"/>
    <w:rsid w:val="00D309F8"/>
    <w:rsid w:val="00D405B4"/>
    <w:rsid w:val="00D42065"/>
    <w:rsid w:val="00D4223D"/>
    <w:rsid w:val="00D441C2"/>
    <w:rsid w:val="00D53832"/>
    <w:rsid w:val="00D54760"/>
    <w:rsid w:val="00D5501C"/>
    <w:rsid w:val="00D604DF"/>
    <w:rsid w:val="00D743D4"/>
    <w:rsid w:val="00D80491"/>
    <w:rsid w:val="00D86423"/>
    <w:rsid w:val="00D8673B"/>
    <w:rsid w:val="00D86AAC"/>
    <w:rsid w:val="00D90DC4"/>
    <w:rsid w:val="00D93037"/>
    <w:rsid w:val="00D95A10"/>
    <w:rsid w:val="00DA7466"/>
    <w:rsid w:val="00DB0898"/>
    <w:rsid w:val="00DB3564"/>
    <w:rsid w:val="00DB4214"/>
    <w:rsid w:val="00DB4734"/>
    <w:rsid w:val="00DC116F"/>
    <w:rsid w:val="00DC1A1F"/>
    <w:rsid w:val="00DC1D38"/>
    <w:rsid w:val="00DC234C"/>
    <w:rsid w:val="00DC6817"/>
    <w:rsid w:val="00DC6FFD"/>
    <w:rsid w:val="00DD27BC"/>
    <w:rsid w:val="00DD7742"/>
    <w:rsid w:val="00DD79D8"/>
    <w:rsid w:val="00DD7EA0"/>
    <w:rsid w:val="00DE1A6D"/>
    <w:rsid w:val="00DE2C3C"/>
    <w:rsid w:val="00DE331F"/>
    <w:rsid w:val="00DE38AF"/>
    <w:rsid w:val="00DF13E4"/>
    <w:rsid w:val="00DF5109"/>
    <w:rsid w:val="00DF7AC4"/>
    <w:rsid w:val="00DF7FBB"/>
    <w:rsid w:val="00E00278"/>
    <w:rsid w:val="00E04EBC"/>
    <w:rsid w:val="00E071E5"/>
    <w:rsid w:val="00E1303D"/>
    <w:rsid w:val="00E16CD9"/>
    <w:rsid w:val="00E23B66"/>
    <w:rsid w:val="00E268C9"/>
    <w:rsid w:val="00E32B24"/>
    <w:rsid w:val="00E33987"/>
    <w:rsid w:val="00E414E7"/>
    <w:rsid w:val="00E41D97"/>
    <w:rsid w:val="00E439F3"/>
    <w:rsid w:val="00E45397"/>
    <w:rsid w:val="00E56775"/>
    <w:rsid w:val="00E61973"/>
    <w:rsid w:val="00E61BAD"/>
    <w:rsid w:val="00E62373"/>
    <w:rsid w:val="00E6518D"/>
    <w:rsid w:val="00E733CE"/>
    <w:rsid w:val="00E761A9"/>
    <w:rsid w:val="00E80F30"/>
    <w:rsid w:val="00E813A8"/>
    <w:rsid w:val="00E82AD1"/>
    <w:rsid w:val="00E84657"/>
    <w:rsid w:val="00E90188"/>
    <w:rsid w:val="00E917C7"/>
    <w:rsid w:val="00E92EF1"/>
    <w:rsid w:val="00E96BCE"/>
    <w:rsid w:val="00EA51D7"/>
    <w:rsid w:val="00EA687B"/>
    <w:rsid w:val="00EB259B"/>
    <w:rsid w:val="00EB5DCC"/>
    <w:rsid w:val="00EC5E45"/>
    <w:rsid w:val="00ED44E2"/>
    <w:rsid w:val="00EE2493"/>
    <w:rsid w:val="00EE3965"/>
    <w:rsid w:val="00EE3C5C"/>
    <w:rsid w:val="00EE44CE"/>
    <w:rsid w:val="00EE5A29"/>
    <w:rsid w:val="00EE6009"/>
    <w:rsid w:val="00EE7445"/>
    <w:rsid w:val="00EE754A"/>
    <w:rsid w:val="00EF722F"/>
    <w:rsid w:val="00F079C0"/>
    <w:rsid w:val="00F1511D"/>
    <w:rsid w:val="00F23A07"/>
    <w:rsid w:val="00F370A6"/>
    <w:rsid w:val="00F37AEF"/>
    <w:rsid w:val="00F4140E"/>
    <w:rsid w:val="00F45621"/>
    <w:rsid w:val="00F47DF4"/>
    <w:rsid w:val="00F5237B"/>
    <w:rsid w:val="00F54BBE"/>
    <w:rsid w:val="00F56A18"/>
    <w:rsid w:val="00F570D7"/>
    <w:rsid w:val="00F601E9"/>
    <w:rsid w:val="00F60C10"/>
    <w:rsid w:val="00F61320"/>
    <w:rsid w:val="00F62B36"/>
    <w:rsid w:val="00F74BCD"/>
    <w:rsid w:val="00F81FF3"/>
    <w:rsid w:val="00F82E6E"/>
    <w:rsid w:val="00F83757"/>
    <w:rsid w:val="00F84E8B"/>
    <w:rsid w:val="00F86303"/>
    <w:rsid w:val="00F86BB1"/>
    <w:rsid w:val="00F87848"/>
    <w:rsid w:val="00F93F53"/>
    <w:rsid w:val="00FA4DB7"/>
    <w:rsid w:val="00FA7FA7"/>
    <w:rsid w:val="00FB066E"/>
    <w:rsid w:val="00FB1F22"/>
    <w:rsid w:val="00FB6EEB"/>
    <w:rsid w:val="00FB77CD"/>
    <w:rsid w:val="00FC5951"/>
    <w:rsid w:val="00FC5F16"/>
    <w:rsid w:val="00FD252B"/>
    <w:rsid w:val="00FD433F"/>
    <w:rsid w:val="00FD664F"/>
    <w:rsid w:val="00FE0AD0"/>
    <w:rsid w:val="00FE2BF8"/>
    <w:rsid w:val="00FE2D72"/>
    <w:rsid w:val="00FE38FF"/>
    <w:rsid w:val="00FE5E4D"/>
    <w:rsid w:val="00FF74CF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08DA3F1"/>
  <w15:docId w15:val="{A93707AA-70D6-4AB1-A446-49E05B2A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1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E331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B48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1B481F"/>
    <w:rPr>
      <w:sz w:val="22"/>
      <w:szCs w:val="22"/>
    </w:rPr>
  </w:style>
  <w:style w:type="character" w:styleId="Hyperlink">
    <w:name w:val="Hyperlink"/>
    <w:uiPriority w:val="99"/>
    <w:unhideWhenUsed/>
    <w:rsid w:val="001B48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1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48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BBC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E331F"/>
    <w:rPr>
      <w:rFonts w:ascii="Times New Roman" w:eastAsia="Times New Roman" w:hAnsi="Times New Roman" w:cs="Titr"/>
      <w:szCs w:val="28"/>
    </w:rPr>
  </w:style>
  <w:style w:type="table" w:styleId="TableGrid">
    <w:name w:val="Table Grid"/>
    <w:basedOn w:val="TableNormal"/>
    <w:uiPriority w:val="59"/>
    <w:rsid w:val="002079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D13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orum.mrud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rahimi-e.GOLESTANRUD\AppData\Roaming\EOrg\2948\newFileName63591390774125717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D2B3-DA63-47D9-95FF-B4F6638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newFileName635913907741257172</Template>
  <TotalTime>2176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http://orum.mrud.ir/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ebrahimi-e</dc:creator>
  <cp:lastModifiedBy>مهدی خاکی</cp:lastModifiedBy>
  <cp:revision>405</cp:revision>
  <cp:lastPrinted>2018-04-29T05:32:00Z</cp:lastPrinted>
  <dcterms:created xsi:type="dcterms:W3CDTF">2016-02-18T07:42:00Z</dcterms:created>
  <dcterms:modified xsi:type="dcterms:W3CDTF">2026-06-15T05:36:00Z</dcterms:modified>
</cp:coreProperties>
</file>